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DDFF" w14:textId="29890976" w:rsidR="00DF46B1" w:rsidRDefault="00DF46B1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="00A41B50" w:rsidRPr="009C0F22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2</w:t>
      </w:r>
    </w:p>
    <w:p w14:paraId="50E60F7D" w14:textId="70FCC2F8" w:rsidR="00DF46B1" w:rsidRPr="00345040" w:rsidRDefault="00A41B50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E5147" wp14:editId="754BEA42">
                <wp:simplePos x="0" y="0"/>
                <wp:positionH relativeFrom="column">
                  <wp:posOffset>142875</wp:posOffset>
                </wp:positionH>
                <wp:positionV relativeFrom="paragraph">
                  <wp:posOffset>1774190</wp:posOffset>
                </wp:positionV>
                <wp:extent cx="1209675" cy="1190625"/>
                <wp:effectExtent l="19050" t="19050" r="47625" b="476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9062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CC8B62" id="Oval 2" o:spid="_x0000_s1026" style="position:absolute;margin-left:11.25pt;margin-top:139.7pt;width:95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" filled="f" strokecolor="yellow" strokeweight="4.5pt">
                <v:stroke joinstyle="miter"/>
              </v:oval>
            </w:pict>
          </mc:Fallback>
        </mc:AlternateContent>
      </w:r>
      <w:r w:rsidR="00345040">
        <w:rPr>
          <w:rFonts w:ascii="Comic Sans MS" w:hAnsi="Comic Sans MS"/>
          <w:b/>
          <w:bCs/>
          <w:sz w:val="28"/>
          <w:szCs w:val="28"/>
        </w:rPr>
        <w:t>Week 1</w:t>
      </w:r>
      <w:r w:rsidR="00DF46B1" w:rsidRPr="00DF46B1">
        <w:rPr>
          <w:rFonts w:ascii="Comic Sans MS" w:hAnsi="Comic Sans MS"/>
          <w:b/>
          <w:bCs/>
          <w:sz w:val="28"/>
          <w:szCs w:val="28"/>
        </w:rPr>
        <w:t>:</w:t>
      </w:r>
      <w:r w:rsidR="00DF46B1" w:rsidRPr="00DF46B1">
        <w:rPr>
          <w:rFonts w:ascii="Comic Sans MS" w:hAnsi="Comic Sans MS"/>
          <w:sz w:val="28"/>
          <w:szCs w:val="28"/>
        </w:rPr>
        <w:t xml:space="preserve"> </w:t>
      </w:r>
      <w:r w:rsidR="003F590D">
        <w:rPr>
          <w:rFonts w:ascii="Comic Sans MS" w:hAnsi="Comic Sans MS"/>
          <w:sz w:val="28"/>
          <w:szCs w:val="28"/>
          <w:u w:val="single"/>
        </w:rPr>
        <w:t>Friday</w:t>
      </w:r>
      <w:r w:rsidR="008C5327">
        <w:rPr>
          <w:rFonts w:ascii="Comic Sans MS" w:hAnsi="Comic Sans MS"/>
          <w:sz w:val="28"/>
          <w:szCs w:val="28"/>
          <w:u w:val="single"/>
        </w:rPr>
        <w:t xml:space="preserve"> </w:t>
      </w:r>
      <w:r w:rsidR="003F590D">
        <w:rPr>
          <w:rFonts w:ascii="Comic Sans MS" w:hAnsi="Comic Sans MS"/>
          <w:sz w:val="28"/>
          <w:szCs w:val="28"/>
          <w:u w:val="single"/>
        </w:rPr>
        <w:t>27</w:t>
      </w:r>
      <w:r w:rsidR="00D23CEF" w:rsidRPr="008C5327"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="00D23CEF">
        <w:rPr>
          <w:rFonts w:ascii="Comic Sans MS" w:hAnsi="Comic Sans MS"/>
          <w:sz w:val="28"/>
          <w:szCs w:val="28"/>
          <w:u w:val="single"/>
        </w:rPr>
        <w:t xml:space="preserve"> </w:t>
      </w:r>
      <w:r w:rsidR="00D23CEF" w:rsidRPr="00345040">
        <w:rPr>
          <w:rFonts w:ascii="Comic Sans MS" w:hAnsi="Comic Sans MS"/>
          <w:sz w:val="28"/>
          <w:szCs w:val="28"/>
          <w:u w:val="single"/>
        </w:rPr>
        <w:t>March</w:t>
      </w:r>
      <w:r w:rsidR="00DF46B1" w:rsidRPr="00345040">
        <w:rPr>
          <w:rFonts w:ascii="Comic Sans MS" w:hAnsi="Comic Sans MS"/>
          <w:sz w:val="28"/>
          <w:szCs w:val="28"/>
          <w:u w:val="single"/>
        </w:rPr>
        <w:t xml:space="preserve"> 2020</w:t>
      </w:r>
      <w:r w:rsidR="00DF46B1">
        <w:rPr>
          <w:noProof/>
          <w:lang w:eastAsia="en-GB"/>
        </w:rPr>
        <w:drawing>
          <wp:inline distT="0" distB="0" distL="0" distR="0" wp14:anchorId="46350452" wp14:editId="21986AB5">
            <wp:extent cx="5731510" cy="28759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30A57" w14:textId="2E5F773D" w:rsidR="00DF46B1" w:rsidRPr="00DF46B1" w:rsidRDefault="00DF46B1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6" w:history="1">
        <w:r w:rsidR="00A41B50" w:rsidRPr="00313467">
          <w:rPr>
            <w:rStyle w:val="Hyperlink"/>
            <w:rFonts w:ascii="Comic Sans MS" w:hAnsi="Comic Sans MS"/>
            <w:sz w:val="28"/>
            <w:szCs w:val="28"/>
          </w:rPr>
          <w:t>yeartwo@blowers.dudley.sch.uk</w:t>
        </w:r>
      </w:hyperlink>
    </w:p>
    <w:p w14:paraId="3A38C7F2" w14:textId="5E3DB855" w:rsidR="005B712A" w:rsidRPr="00484D21" w:rsidRDefault="00A41B5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Good morning Class 2</w:t>
      </w:r>
      <w:r w:rsidR="00DF46B1" w:rsidRPr="00484D21">
        <w:rPr>
          <w:rFonts w:ascii="Comic Sans MS" w:hAnsi="Comic Sans MS"/>
          <w:sz w:val="26"/>
          <w:szCs w:val="26"/>
        </w:rPr>
        <w:t>!</w:t>
      </w:r>
    </w:p>
    <w:p w14:paraId="345CE78A" w14:textId="55C6ABA9" w:rsidR="00345040" w:rsidRPr="00484D21" w:rsidRDefault="00DF46B1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 xml:space="preserve">Below are your ‘School at Home’ tasks for today along with any </w:t>
      </w:r>
      <w:r w:rsidR="00345040" w:rsidRPr="00484D21">
        <w:rPr>
          <w:rFonts w:ascii="Comic Sans MS" w:hAnsi="Comic Sans MS"/>
          <w:sz w:val="26"/>
          <w:szCs w:val="26"/>
        </w:rPr>
        <w:t xml:space="preserve">links and </w:t>
      </w:r>
      <w:r w:rsidRPr="00484D21">
        <w:rPr>
          <w:rFonts w:ascii="Comic Sans MS" w:hAnsi="Comic Sans MS"/>
          <w:sz w:val="26"/>
          <w:szCs w:val="26"/>
        </w:rPr>
        <w:t xml:space="preserve">resources which </w:t>
      </w:r>
      <w:r w:rsidR="00345040" w:rsidRPr="00484D21">
        <w:rPr>
          <w:rFonts w:ascii="Comic Sans MS" w:hAnsi="Comic Sans MS"/>
          <w:sz w:val="26"/>
          <w:szCs w:val="26"/>
        </w:rPr>
        <w:t>will help</w:t>
      </w:r>
      <w:r w:rsidRPr="00484D21">
        <w:rPr>
          <w:rFonts w:ascii="Comic Sans MS" w:hAnsi="Comic Sans MS"/>
          <w:sz w:val="26"/>
          <w:szCs w:val="26"/>
        </w:rPr>
        <w:t xml:space="preserve"> you to complete your home learning.</w:t>
      </w:r>
    </w:p>
    <w:p w14:paraId="139A24CB" w14:textId="43D8A63A" w:rsidR="00DF46B1" w:rsidRPr="00484D21" w:rsidRDefault="00345040">
      <w:pPr>
        <w:rPr>
          <w:rFonts w:ascii="Comic Sans MS" w:hAnsi="Comic Sans MS"/>
          <w:sz w:val="26"/>
          <w:szCs w:val="26"/>
        </w:rPr>
      </w:pP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6CCB430E" wp14:editId="0ECAB032">
            <wp:simplePos x="0" y="0"/>
            <wp:positionH relativeFrom="column">
              <wp:posOffset>5430520</wp:posOffset>
            </wp:positionH>
            <wp:positionV relativeFrom="paragraph">
              <wp:posOffset>27305</wp:posOffset>
            </wp:positionV>
            <wp:extent cx="636905" cy="6286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0288" behindDoc="0" locked="0" layoutInCell="1" allowOverlap="1" wp14:anchorId="5DA5FA26" wp14:editId="7826FBB2">
            <wp:simplePos x="0" y="0"/>
            <wp:positionH relativeFrom="column">
              <wp:posOffset>4867275</wp:posOffset>
            </wp:positionH>
            <wp:positionV relativeFrom="paragraph">
              <wp:posOffset>27305</wp:posOffset>
            </wp:positionV>
            <wp:extent cx="513080" cy="628650"/>
            <wp:effectExtent l="0" t="0" r="127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B50">
        <w:rPr>
          <w:noProof/>
          <w:sz w:val="26"/>
          <w:szCs w:val="26"/>
          <w:lang w:eastAsia="en-GB"/>
        </w:rPr>
        <w:t>You</w:t>
      </w:r>
      <w:r w:rsidR="00A41B50">
        <w:rPr>
          <w:rFonts w:ascii="Comic Sans MS" w:hAnsi="Comic Sans MS"/>
          <w:sz w:val="26"/>
          <w:szCs w:val="26"/>
        </w:rPr>
        <w:t xml:space="preserve"> can e-mail</w:t>
      </w:r>
      <w:r w:rsidR="00DF46B1" w:rsidRPr="00484D21">
        <w:rPr>
          <w:rFonts w:ascii="Comic Sans MS" w:hAnsi="Comic Sans MS"/>
          <w:sz w:val="26"/>
          <w:szCs w:val="26"/>
        </w:rPr>
        <w:t xml:space="preserve"> any questions you might have </w:t>
      </w:r>
      <w:r w:rsidR="00A41B50">
        <w:rPr>
          <w:rFonts w:ascii="Comic Sans MS" w:hAnsi="Comic Sans MS"/>
          <w:sz w:val="26"/>
          <w:szCs w:val="26"/>
        </w:rPr>
        <w:t>to</w:t>
      </w:r>
      <w:r w:rsidRPr="00484D21">
        <w:rPr>
          <w:rFonts w:ascii="Comic Sans MS" w:hAnsi="Comic Sans MS"/>
          <w:sz w:val="26"/>
          <w:szCs w:val="26"/>
        </w:rPr>
        <w:t xml:space="preserve"> the e-mail address above </w:t>
      </w:r>
    </w:p>
    <w:p w14:paraId="2AF8481D" w14:textId="3D31A244" w:rsidR="00484D21" w:rsidRPr="00484D21" w:rsidRDefault="0080176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Some</w:t>
      </w:r>
      <w:r w:rsidR="008B49F6" w:rsidRPr="00484D21">
        <w:rPr>
          <w:rFonts w:ascii="Comic Sans MS" w:hAnsi="Comic Sans MS"/>
          <w:sz w:val="26"/>
          <w:szCs w:val="26"/>
        </w:rPr>
        <w:t xml:space="preserve"> supporting materials and tasks are at the bottom </w:t>
      </w:r>
      <w:r w:rsidR="00484D21" w:rsidRPr="00484D21">
        <w:rPr>
          <w:rFonts w:ascii="Comic Sans MS" w:hAnsi="Comic Sans MS"/>
          <w:sz w:val="26"/>
          <w:szCs w:val="26"/>
        </w:rPr>
        <w:t>(</w:t>
      </w:r>
      <w:r w:rsidR="008B49F6" w:rsidRPr="00484D21">
        <w:rPr>
          <w:rFonts w:ascii="Comic Sans MS" w:hAnsi="Comic Sans MS"/>
          <w:sz w:val="26"/>
          <w:szCs w:val="26"/>
        </w:rPr>
        <w:t>after the table below</w:t>
      </w:r>
      <w:r w:rsidR="00484D21" w:rsidRPr="00484D21">
        <w:rPr>
          <w:rFonts w:ascii="Comic Sans MS" w:hAnsi="Comic Sans MS"/>
          <w:sz w:val="26"/>
          <w:szCs w:val="26"/>
        </w:rPr>
        <w:t>)</w:t>
      </w:r>
      <w:r w:rsidR="008B49F6" w:rsidRPr="00484D21">
        <w:rPr>
          <w:rFonts w:ascii="Comic Sans MS" w:hAnsi="Comic Sans MS"/>
          <w:sz w:val="26"/>
          <w:szCs w:val="26"/>
        </w:rPr>
        <w:t xml:space="preserve">. Keep scrolling down to find them! </w:t>
      </w:r>
    </w:p>
    <w:p w14:paraId="657CCAFC" w14:textId="6BA5A4A4" w:rsidR="008B49F6" w:rsidRDefault="008B49F6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 xml:space="preserve">Good luck and well done for </w:t>
      </w:r>
      <w:r w:rsidR="00E71868" w:rsidRPr="00484D21">
        <w:rPr>
          <w:rFonts w:ascii="Comic Sans MS" w:hAnsi="Comic Sans MS"/>
          <w:sz w:val="26"/>
          <w:szCs w:val="26"/>
        </w:rPr>
        <w:t>continuing</w:t>
      </w:r>
      <w:r w:rsidRPr="00484D21">
        <w:rPr>
          <w:rFonts w:ascii="Comic Sans MS" w:hAnsi="Comic Sans MS"/>
          <w:sz w:val="26"/>
          <w:szCs w:val="26"/>
        </w:rPr>
        <w:t xml:space="preserve"> your learning and working so hard! </w:t>
      </w:r>
      <w:r w:rsidR="00801763">
        <w:rPr>
          <w:rFonts w:ascii="Comic Sans MS" w:hAnsi="Comic Sans MS"/>
          <w:sz w:val="26"/>
          <w:szCs w:val="26"/>
        </w:rPr>
        <w:t>We</w:t>
      </w:r>
      <w:r w:rsidR="00E71868" w:rsidRPr="00484D21">
        <w:rPr>
          <w:rFonts w:ascii="Comic Sans MS" w:hAnsi="Comic Sans MS"/>
          <w:sz w:val="26"/>
          <w:szCs w:val="26"/>
        </w:rPr>
        <w:t xml:space="preserve"> can’t wait to see your work. </w:t>
      </w:r>
    </w:p>
    <w:p w14:paraId="18D7CD34" w14:textId="77777777" w:rsidR="00484D21" w:rsidRPr="00484D21" w:rsidRDefault="00484D21">
      <w:pPr>
        <w:rPr>
          <w:rFonts w:ascii="Comic Sans MS" w:hAnsi="Comic Sans MS"/>
          <w:sz w:val="26"/>
          <w:szCs w:val="26"/>
        </w:rPr>
      </w:pPr>
    </w:p>
    <w:p w14:paraId="6800DF70" w14:textId="40383E3E" w:rsidR="00484D21" w:rsidRDefault="00A41B5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Mrs Potter &amp; Miss </w:t>
      </w:r>
      <w:proofErr w:type="spellStart"/>
      <w:r>
        <w:rPr>
          <w:rFonts w:ascii="Comic Sans MS" w:hAnsi="Comic Sans MS"/>
          <w:sz w:val="26"/>
          <w:szCs w:val="26"/>
        </w:rPr>
        <w:t>P</w:t>
      </w:r>
      <w:r w:rsidR="009C0F22">
        <w:rPr>
          <w:rFonts w:ascii="Comic Sans MS" w:hAnsi="Comic Sans MS"/>
          <w:sz w:val="26"/>
          <w:szCs w:val="26"/>
        </w:rPr>
        <w:t>y</w:t>
      </w:r>
      <w:r>
        <w:rPr>
          <w:rFonts w:ascii="Comic Sans MS" w:hAnsi="Comic Sans MS"/>
          <w:sz w:val="26"/>
          <w:szCs w:val="26"/>
        </w:rPr>
        <w:t>lypiak</w:t>
      </w:r>
      <w:proofErr w:type="spellEnd"/>
      <w:r>
        <w:rPr>
          <w:rFonts w:ascii="Comic Sans MS" w:hAnsi="Comic Sans MS"/>
          <w:sz w:val="26"/>
          <w:szCs w:val="26"/>
        </w:rPr>
        <w:t xml:space="preserve">-Clancy </w:t>
      </w:r>
    </w:p>
    <w:p w14:paraId="4587C61C" w14:textId="04C7FF69" w:rsidR="00484D21" w:rsidRDefault="00484D21">
      <w:pPr>
        <w:rPr>
          <w:rFonts w:ascii="Comic Sans MS" w:hAnsi="Comic Sans MS"/>
          <w:sz w:val="26"/>
          <w:szCs w:val="26"/>
        </w:rPr>
      </w:pPr>
    </w:p>
    <w:p w14:paraId="079E0D74" w14:textId="33E56F0C" w:rsid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P.S</w:t>
      </w:r>
    </w:p>
    <w:p w14:paraId="03E1EDAA" w14:textId="2EB6DDA1" w:rsid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you also have your challenges to work on! </w:t>
      </w:r>
    </w:p>
    <w:p w14:paraId="19E168F9" w14:textId="77777777" w:rsidR="00A41B50" w:rsidRDefault="00A41B50">
      <w:pPr>
        <w:rPr>
          <w:rFonts w:ascii="Comic Sans MS" w:hAnsi="Comic Sans MS"/>
          <w:sz w:val="26"/>
          <w:szCs w:val="26"/>
        </w:rPr>
      </w:pPr>
    </w:p>
    <w:p w14:paraId="7784C975" w14:textId="77777777" w:rsidR="00A41B50" w:rsidRDefault="00A41B50">
      <w:pPr>
        <w:rPr>
          <w:rFonts w:ascii="Comic Sans MS" w:hAnsi="Comic Sans MS"/>
          <w:sz w:val="26"/>
          <w:szCs w:val="26"/>
        </w:rPr>
      </w:pPr>
    </w:p>
    <w:p w14:paraId="38613671" w14:textId="77777777" w:rsidR="00484D21" w:rsidRPr="00484D21" w:rsidRDefault="00484D21">
      <w:pPr>
        <w:rPr>
          <w:rFonts w:ascii="Comic Sans MS" w:hAnsi="Comic Sans MS"/>
          <w:sz w:val="26"/>
          <w:szCs w:val="26"/>
        </w:rPr>
      </w:pPr>
    </w:p>
    <w:tbl>
      <w:tblPr>
        <w:tblStyle w:val="TableGrid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A41B50" w14:paraId="35B2D4BF" w14:textId="77777777" w:rsidTr="00A41B50">
        <w:tc>
          <w:tcPr>
            <w:tcW w:w="1418" w:type="dxa"/>
            <w:shd w:val="clear" w:color="auto" w:fill="BFBFBF" w:themeFill="background1" w:themeFillShade="BF"/>
          </w:tcPr>
          <w:p w14:paraId="3631C3C9" w14:textId="4C541AF5" w:rsidR="00A41B50" w:rsidRPr="0034504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Subject</w:t>
            </w:r>
          </w:p>
        </w:tc>
        <w:tc>
          <w:tcPr>
            <w:tcW w:w="8363" w:type="dxa"/>
            <w:shd w:val="clear" w:color="auto" w:fill="BFBFBF" w:themeFill="background1" w:themeFillShade="BF"/>
          </w:tcPr>
          <w:p w14:paraId="2E30D149" w14:textId="3DA7B5C6" w:rsidR="00A41B50" w:rsidRPr="00F54250" w:rsidRDefault="00A41B50">
            <w:pPr>
              <w:rPr>
                <w:rFonts w:ascii="Comic Sans MS" w:hAnsi="Comic Sans MS"/>
                <w:b/>
                <w:bCs/>
              </w:rPr>
            </w:pPr>
            <w:r w:rsidRPr="00F54250">
              <w:rPr>
                <w:rFonts w:ascii="Comic Sans MS" w:hAnsi="Comic Sans MS"/>
                <w:b/>
                <w:bCs/>
              </w:rPr>
              <w:t>Task</w:t>
            </w:r>
          </w:p>
        </w:tc>
      </w:tr>
      <w:tr w:rsidR="009C0F22" w14:paraId="72E3312A" w14:textId="77777777" w:rsidTr="00A41B50">
        <w:tc>
          <w:tcPr>
            <w:tcW w:w="1418" w:type="dxa"/>
            <w:shd w:val="clear" w:color="auto" w:fill="FFFFFF" w:themeFill="background1"/>
          </w:tcPr>
          <w:p w14:paraId="48D526DD" w14:textId="77777777" w:rsidR="009C0F22" w:rsidRDefault="009C0F22" w:rsidP="009C0F22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Maths</w:t>
            </w:r>
          </w:p>
          <w:p w14:paraId="569B304D" w14:textId="77777777" w:rsidR="009C0F22" w:rsidRDefault="009C0F22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14:paraId="758412E5" w14:textId="77777777" w:rsidR="009C0F22" w:rsidRPr="005910C7" w:rsidRDefault="009C0F22" w:rsidP="009C0F22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>Warm up your maths brains today by:</w:t>
            </w:r>
          </w:p>
          <w:p w14:paraId="71D92531" w14:textId="77777777" w:rsidR="00F54250" w:rsidRPr="005910C7" w:rsidRDefault="00F54250" w:rsidP="008C5327">
            <w:pPr>
              <w:rPr>
                <w:rFonts w:ascii="Comic Sans MS" w:hAnsi="Comic Sans MS"/>
                <w:bCs/>
              </w:rPr>
            </w:pPr>
          </w:p>
          <w:p w14:paraId="3285A383" w14:textId="45F9958E" w:rsidR="009C0F22" w:rsidRPr="005910C7" w:rsidRDefault="009C0F22" w:rsidP="00F54250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Practising your </w:t>
            </w:r>
            <w:r w:rsidR="008C5327" w:rsidRPr="005910C7">
              <w:rPr>
                <w:rFonts w:ascii="Comic Sans MS" w:hAnsi="Comic Sans MS"/>
                <w:bCs/>
              </w:rPr>
              <w:t xml:space="preserve">times tables on: </w:t>
            </w:r>
          </w:p>
          <w:p w14:paraId="26A89730" w14:textId="727999A4" w:rsidR="008C5327" w:rsidRPr="005910C7" w:rsidRDefault="00801763" w:rsidP="008C5327">
            <w:pPr>
              <w:rPr>
                <w:rFonts w:ascii="Comic Sans MS" w:hAnsi="Comic Sans MS"/>
                <w:color w:val="000000"/>
              </w:rPr>
            </w:pPr>
            <w:hyperlink r:id="rId9" w:history="1">
              <w:r w:rsidR="008C5327" w:rsidRPr="005910C7">
                <w:rPr>
                  <w:rStyle w:val="Hyperlink"/>
                  <w:rFonts w:ascii="Comic Sans MS" w:hAnsi="Comic Sans MS"/>
                </w:rPr>
                <w:t>https://ttrockstars.com/</w:t>
              </w:r>
            </w:hyperlink>
          </w:p>
          <w:p w14:paraId="62A36E94" w14:textId="77777777" w:rsidR="008C5327" w:rsidRPr="005910C7" w:rsidRDefault="008C5327" w:rsidP="008C5327">
            <w:pPr>
              <w:rPr>
                <w:rFonts w:ascii="Comic Sans MS" w:hAnsi="Comic Sans MS"/>
              </w:rPr>
            </w:pPr>
          </w:p>
          <w:p w14:paraId="3B6F333F" w14:textId="519C90F5" w:rsidR="008C5327" w:rsidRPr="005910C7" w:rsidRDefault="00F54250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Practising telling the time using: </w:t>
            </w:r>
          </w:p>
          <w:p w14:paraId="621577B2" w14:textId="238FADC7" w:rsidR="008C5327" w:rsidRPr="005910C7" w:rsidRDefault="00801763">
            <w:pPr>
              <w:rPr>
                <w:rFonts w:ascii="Comic Sans MS" w:hAnsi="Comic Sans MS"/>
                <w:bCs/>
              </w:rPr>
            </w:pPr>
            <w:hyperlink r:id="rId10" w:history="1">
              <w:r w:rsidR="008C5327" w:rsidRPr="005910C7">
                <w:rPr>
                  <w:rFonts w:ascii="Comic Sans MS" w:hAnsi="Comic Sans MS"/>
                  <w:color w:val="0000FF"/>
                  <w:u w:val="single"/>
                </w:rPr>
                <w:t>https://www.topmarks.co.uk/Flash.aspx?f=matchingpairstimev3</w:t>
              </w:r>
            </w:hyperlink>
          </w:p>
          <w:p w14:paraId="6C9DC459" w14:textId="77777777" w:rsidR="008C5327" w:rsidRPr="005910C7" w:rsidRDefault="008C5327">
            <w:pPr>
              <w:rPr>
                <w:rFonts w:ascii="Comic Sans MS" w:hAnsi="Comic Sans MS"/>
                <w:bCs/>
              </w:rPr>
            </w:pPr>
          </w:p>
          <w:p w14:paraId="0EF797FB" w14:textId="654B8716" w:rsidR="008C5327" w:rsidRPr="005910C7" w:rsidRDefault="008C5327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1D8A3B66" wp14:editId="5B157AD1">
                  <wp:extent cx="5173345" cy="1012190"/>
                  <wp:effectExtent l="0" t="0" r="825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3345" cy="101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98CC52" w14:textId="54F7A484" w:rsidR="008C5327" w:rsidRPr="005910C7" w:rsidRDefault="008C5327">
            <w:pPr>
              <w:rPr>
                <w:rFonts w:ascii="Comic Sans MS" w:hAnsi="Comic Sans MS"/>
                <w:bCs/>
              </w:rPr>
            </w:pPr>
          </w:p>
        </w:tc>
      </w:tr>
      <w:tr w:rsidR="00A41B50" w14:paraId="7EBB485C" w14:textId="77777777" w:rsidTr="00A41B50">
        <w:tc>
          <w:tcPr>
            <w:tcW w:w="1418" w:type="dxa"/>
            <w:shd w:val="clear" w:color="auto" w:fill="FFFFFF" w:themeFill="background1"/>
          </w:tcPr>
          <w:p w14:paraId="062F6A8C" w14:textId="340DC2D1" w:rsidR="00A41B50" w:rsidRDefault="009C0F22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Maths</w:t>
            </w:r>
          </w:p>
          <w:p w14:paraId="1D969941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3582050A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4DA03A02" w14:textId="77777777" w:rsidR="00A41B50" w:rsidRPr="0034504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14:paraId="3DD50615" w14:textId="20EE6C1A" w:rsidR="009C0F22" w:rsidRPr="005910C7" w:rsidRDefault="003F590D">
            <w:pPr>
              <w:rPr>
                <w:rFonts w:ascii="Comic Sans MS" w:hAnsi="Comic Sans MS"/>
                <w:b/>
                <w:bCs/>
              </w:rPr>
            </w:pPr>
            <w:r w:rsidRPr="005910C7">
              <w:rPr>
                <w:rFonts w:ascii="Comic Sans MS" w:hAnsi="Comic Sans MS"/>
                <w:b/>
                <w:bCs/>
              </w:rPr>
              <w:t xml:space="preserve">Mixed questions </w:t>
            </w:r>
          </w:p>
          <w:p w14:paraId="7008CAB0" w14:textId="1F730CE8" w:rsidR="00A41B50" w:rsidRPr="005910C7" w:rsidRDefault="00A41B50">
            <w:pPr>
              <w:rPr>
                <w:rFonts w:ascii="Comic Sans MS" w:hAnsi="Comic Sans MS"/>
                <w:bCs/>
              </w:rPr>
            </w:pPr>
          </w:p>
          <w:p w14:paraId="72812327" w14:textId="28A25ED7" w:rsidR="00DA52D3" w:rsidRPr="005910C7" w:rsidRDefault="003F590D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801763">
              <w:rPr>
                <w:rFonts w:ascii="Comic Sans MS" w:hAnsi="Comic Sans MS"/>
                <w:bCs/>
              </w:rPr>
              <w:t>Using what you have done in maths this week answer the mixed questions below</w:t>
            </w:r>
            <w:r w:rsidRPr="00801763">
              <w:rPr>
                <w:rFonts w:ascii="Comic Sans MS" w:hAnsi="Comic Sans MS"/>
                <w:b/>
                <w:bCs/>
              </w:rPr>
              <w:t>.</w:t>
            </w:r>
          </w:p>
          <w:p w14:paraId="781D16E6" w14:textId="77777777" w:rsidR="003F590D" w:rsidRPr="005910C7" w:rsidRDefault="003F590D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14:paraId="3754BA2D" w14:textId="01C81239" w:rsidR="003F590D" w:rsidRPr="005910C7" w:rsidRDefault="00801763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  <w:u w:val="single"/>
              </w:rPr>
              <w:t>Remember:</w:t>
            </w:r>
            <w:r>
              <w:rPr>
                <w:rFonts w:ascii="Comic Sans MS" w:hAnsi="Comic Sans MS"/>
                <w:bCs/>
              </w:rPr>
              <w:t xml:space="preserve"> L</w:t>
            </w:r>
            <w:r w:rsidR="003F590D" w:rsidRPr="005910C7">
              <w:rPr>
                <w:rFonts w:ascii="Comic Sans MS" w:hAnsi="Comic Sans MS"/>
                <w:bCs/>
              </w:rPr>
              <w:t xml:space="preserve">ook at the </w:t>
            </w:r>
            <w:proofErr w:type="gramStart"/>
            <w:r w:rsidR="003F590D" w:rsidRPr="005910C7">
              <w:rPr>
                <w:rFonts w:ascii="Comic Sans MS" w:hAnsi="Comic Sans MS"/>
                <w:bCs/>
              </w:rPr>
              <w:t>sign  +</w:t>
            </w:r>
            <w:proofErr w:type="gramEnd"/>
            <w:r w:rsidR="003F590D" w:rsidRPr="005910C7">
              <w:rPr>
                <w:rFonts w:ascii="Comic Sans MS" w:hAnsi="Comic Sans MS"/>
                <w:bCs/>
              </w:rPr>
              <w:t xml:space="preserve"> - x ÷</w:t>
            </w:r>
            <w:r>
              <w:rPr>
                <w:rFonts w:ascii="Comic Sans MS" w:hAnsi="Comic Sans MS"/>
                <w:bCs/>
              </w:rPr>
              <w:t xml:space="preserve"> so you know what t</w:t>
            </w:r>
            <w:r w:rsidR="003F590D" w:rsidRPr="005910C7">
              <w:rPr>
                <w:rFonts w:ascii="Comic Sans MS" w:hAnsi="Comic Sans MS"/>
                <w:bCs/>
              </w:rPr>
              <w:t>o do.</w:t>
            </w:r>
            <w:r w:rsidR="003F590D" w:rsidRPr="005910C7">
              <w:rPr>
                <w:rFonts w:ascii="Comic Sans MS" w:hAnsi="Comic Sans MS"/>
                <w:b/>
                <w:bCs/>
                <w:u w:val="single"/>
              </w:rPr>
              <w:t xml:space="preserve"> </w:t>
            </w:r>
          </w:p>
          <w:p w14:paraId="2355650E" w14:textId="77777777" w:rsidR="003F590D" w:rsidRPr="005910C7" w:rsidRDefault="003F590D">
            <w:pPr>
              <w:rPr>
                <w:rFonts w:ascii="Comic Sans MS" w:hAnsi="Comic Sans MS"/>
                <w:bCs/>
              </w:rPr>
            </w:pPr>
          </w:p>
          <w:p w14:paraId="4AE8FF91" w14:textId="38165DDA" w:rsidR="00A41B50" w:rsidRPr="005910C7" w:rsidRDefault="009C0F22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In your </w:t>
            </w:r>
            <w:r w:rsidRPr="005910C7">
              <w:rPr>
                <w:rFonts w:ascii="Comic Sans MS" w:hAnsi="Comic Sans MS"/>
                <w:b/>
                <w:bCs/>
              </w:rPr>
              <w:t>yellow books</w:t>
            </w:r>
            <w:r w:rsidRPr="005910C7">
              <w:rPr>
                <w:rFonts w:ascii="Comic Sans MS" w:hAnsi="Comic Sans MS"/>
                <w:bCs/>
              </w:rPr>
              <w:t xml:space="preserve"> please complete the following questions. Start on </w:t>
            </w:r>
            <w:r w:rsidRPr="005910C7">
              <w:rPr>
                <w:rFonts w:ascii="Comic Sans MS" w:hAnsi="Comic Sans MS"/>
                <w:bCs/>
                <w:color w:val="FF0000"/>
              </w:rPr>
              <w:t xml:space="preserve">red, </w:t>
            </w:r>
            <w:r w:rsidRPr="005910C7">
              <w:rPr>
                <w:rFonts w:ascii="Comic Sans MS" w:hAnsi="Comic Sans MS"/>
                <w:bCs/>
              </w:rPr>
              <w:t xml:space="preserve">then </w:t>
            </w:r>
            <w:r w:rsidRPr="005910C7">
              <w:rPr>
                <w:rFonts w:ascii="Comic Sans MS" w:hAnsi="Comic Sans MS"/>
                <w:bCs/>
                <w:highlight w:val="yellow"/>
              </w:rPr>
              <w:t>yellow</w:t>
            </w:r>
            <w:r w:rsidRPr="005910C7">
              <w:rPr>
                <w:rFonts w:ascii="Comic Sans MS" w:hAnsi="Comic Sans MS"/>
                <w:bCs/>
              </w:rPr>
              <w:t xml:space="preserve"> and then </w:t>
            </w:r>
            <w:r w:rsidRPr="005910C7">
              <w:rPr>
                <w:rFonts w:ascii="Comic Sans MS" w:hAnsi="Comic Sans MS"/>
                <w:bCs/>
                <w:color w:val="00B050"/>
              </w:rPr>
              <w:t xml:space="preserve">green. </w:t>
            </w:r>
            <w:r w:rsidRPr="005910C7">
              <w:rPr>
                <w:rFonts w:ascii="Comic Sans MS" w:hAnsi="Comic Sans MS"/>
                <w:bCs/>
              </w:rPr>
              <w:t xml:space="preserve">Remember do as many as you can. If you finish them all complete the challenge. </w:t>
            </w:r>
          </w:p>
          <w:p w14:paraId="0F687F6B" w14:textId="77777777" w:rsidR="009C0F22" w:rsidRPr="005910C7" w:rsidRDefault="009C0F22">
            <w:pPr>
              <w:rPr>
                <w:rFonts w:ascii="Comic Sans MS" w:hAnsi="Comic Sans MS"/>
                <w:b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2"/>
              <w:gridCol w:w="2712"/>
              <w:gridCol w:w="2713"/>
            </w:tblGrid>
            <w:tr w:rsidR="009C0F22" w:rsidRPr="005910C7" w14:paraId="65421167" w14:textId="77777777" w:rsidTr="009C0F22">
              <w:tc>
                <w:tcPr>
                  <w:tcW w:w="2712" w:type="dxa"/>
                </w:tcPr>
                <w:p w14:paraId="507ED76D" w14:textId="0B0491F1" w:rsidR="00DA52D3" w:rsidRPr="005910C7" w:rsidRDefault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12 + 11 =</w:t>
                  </w:r>
                </w:p>
                <w:p w14:paraId="16242463" w14:textId="77777777" w:rsidR="003F590D" w:rsidRPr="005910C7" w:rsidRDefault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19 – 9 =</w:t>
                  </w:r>
                </w:p>
                <w:p w14:paraId="764956A7" w14:textId="77777777" w:rsidR="003F590D" w:rsidRPr="005910C7" w:rsidRDefault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4 X 3 =</w:t>
                  </w:r>
                </w:p>
                <w:p w14:paraId="7A6EE2ED" w14:textId="77777777" w:rsidR="003F590D" w:rsidRPr="005910C7" w:rsidRDefault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21 ÷3 =</w:t>
                  </w:r>
                </w:p>
                <w:p w14:paraId="449C03DB" w14:textId="0766C415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15 + 31 =</w:t>
                  </w:r>
                </w:p>
                <w:p w14:paraId="304CB2D0" w14:textId="057D8766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28 – 7 =</w:t>
                  </w:r>
                </w:p>
                <w:p w14:paraId="0974AFA1" w14:textId="519D1630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10 X 3 =</w:t>
                  </w:r>
                </w:p>
                <w:p w14:paraId="5C8273B3" w14:textId="71BFF7DE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FF0000"/>
                    </w:rPr>
                    <w:t>25 ÷ 5 =</w:t>
                  </w:r>
                </w:p>
                <w:p w14:paraId="55F4FC82" w14:textId="2BB5D9BD" w:rsidR="003F590D" w:rsidRPr="005910C7" w:rsidRDefault="003F590D">
                  <w:pPr>
                    <w:rPr>
                      <w:rFonts w:ascii="Comic Sans MS" w:hAnsi="Comic Sans MS"/>
                      <w:bCs/>
                    </w:rPr>
                  </w:pPr>
                </w:p>
              </w:tc>
              <w:tc>
                <w:tcPr>
                  <w:tcW w:w="2712" w:type="dxa"/>
                </w:tcPr>
                <w:p w14:paraId="264DF72F" w14:textId="4F10C965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24 + 15 =</w:t>
                  </w:r>
                </w:p>
                <w:p w14:paraId="18108FF5" w14:textId="0EDE66B2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35 – 9 =</w:t>
                  </w:r>
                </w:p>
                <w:p w14:paraId="4E6F613A" w14:textId="4C12C424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9 X 3 =</w:t>
                  </w:r>
                </w:p>
                <w:p w14:paraId="21F1C2E4" w14:textId="78EFE1F8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30 ÷3 =</w:t>
                  </w:r>
                </w:p>
                <w:p w14:paraId="52CE6FFB" w14:textId="19D695CA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35 + 15 =</w:t>
                  </w:r>
                </w:p>
                <w:p w14:paraId="54AAD124" w14:textId="21EC0FF6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49 – 10 =</w:t>
                  </w:r>
                </w:p>
                <w:p w14:paraId="38262D91" w14:textId="71FF06E1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10 X 5 =</w:t>
                  </w:r>
                </w:p>
                <w:p w14:paraId="3287DAC6" w14:textId="736FC209" w:rsidR="009C0F22" w:rsidRPr="005910C7" w:rsidRDefault="003F590D" w:rsidP="00DA52D3">
                  <w:pPr>
                    <w:rPr>
                      <w:rFonts w:ascii="Comic Sans MS" w:hAnsi="Comic Sans MS"/>
                      <w:bCs/>
                    </w:rPr>
                  </w:pPr>
                  <w:r w:rsidRPr="005910C7">
                    <w:rPr>
                      <w:rFonts w:ascii="Comic Sans MS" w:hAnsi="Comic Sans MS"/>
                      <w:bCs/>
                      <w:highlight w:val="yellow"/>
                    </w:rPr>
                    <w:t>45 ÷ 5 =</w:t>
                  </w:r>
                </w:p>
              </w:tc>
              <w:tc>
                <w:tcPr>
                  <w:tcW w:w="2713" w:type="dxa"/>
                </w:tcPr>
                <w:p w14:paraId="68B31C7A" w14:textId="387AC1C3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56 + 25 =</w:t>
                  </w:r>
                </w:p>
                <w:p w14:paraId="3A586790" w14:textId="2EADAF03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88 – 23 =</w:t>
                  </w:r>
                </w:p>
                <w:p w14:paraId="6C89C0B9" w14:textId="74F3EF7D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12 X 3 =</w:t>
                  </w:r>
                </w:p>
                <w:p w14:paraId="7BB368FF" w14:textId="685B43B6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90 ÷3 =</w:t>
                  </w:r>
                </w:p>
                <w:p w14:paraId="2CCFFF24" w14:textId="7C307F65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79 + 21 =</w:t>
                  </w:r>
                </w:p>
                <w:p w14:paraId="427BCF56" w14:textId="2EF5C766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99 – 98 =</w:t>
                  </w:r>
                </w:p>
                <w:p w14:paraId="22CDE61E" w14:textId="6C7785F3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12 X 5 =</w:t>
                  </w:r>
                </w:p>
                <w:p w14:paraId="5001D880" w14:textId="7033D954" w:rsidR="003F590D" w:rsidRPr="005910C7" w:rsidRDefault="003F590D" w:rsidP="003F590D">
                  <w:pPr>
                    <w:rPr>
                      <w:rFonts w:ascii="Comic Sans MS" w:hAnsi="Comic Sans MS"/>
                      <w:bCs/>
                      <w:color w:val="00B050"/>
                    </w:rPr>
                  </w:pPr>
                  <w:r w:rsidRPr="005910C7">
                    <w:rPr>
                      <w:rFonts w:ascii="Comic Sans MS" w:hAnsi="Comic Sans MS"/>
                      <w:bCs/>
                      <w:color w:val="00B050"/>
                    </w:rPr>
                    <w:t>50 ÷ 5 =</w:t>
                  </w:r>
                </w:p>
                <w:p w14:paraId="20E0A5B7" w14:textId="694FAF54" w:rsidR="009C0F22" w:rsidRPr="005910C7" w:rsidRDefault="009C0F22" w:rsidP="00DA52D3">
                  <w:pPr>
                    <w:rPr>
                      <w:rFonts w:ascii="Comic Sans MS" w:hAnsi="Comic Sans MS"/>
                      <w:bCs/>
                    </w:rPr>
                  </w:pPr>
                </w:p>
              </w:tc>
            </w:tr>
          </w:tbl>
          <w:p w14:paraId="7A775B93" w14:textId="77777777" w:rsidR="009C0F22" w:rsidRPr="005910C7" w:rsidRDefault="009C0F22">
            <w:pPr>
              <w:rPr>
                <w:rFonts w:ascii="Comic Sans MS" w:hAnsi="Comic Sans MS"/>
                <w:bCs/>
              </w:rPr>
            </w:pPr>
          </w:p>
          <w:p w14:paraId="511E3479" w14:textId="77777777" w:rsidR="009C0F22" w:rsidRPr="005910C7" w:rsidRDefault="009C0F22">
            <w:pPr>
              <w:rPr>
                <w:rFonts w:ascii="Comic Sans MS" w:hAnsi="Comic Sans MS"/>
                <w:bCs/>
              </w:rPr>
            </w:pPr>
          </w:p>
          <w:p w14:paraId="67A14766" w14:textId="7CE47ACC" w:rsidR="00A41B50" w:rsidRPr="005910C7" w:rsidRDefault="00A41B50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/>
                <w:bCs/>
                <w:u w:val="single"/>
              </w:rPr>
              <w:t>Challenge:</w:t>
            </w:r>
            <w:r w:rsidRPr="005910C7">
              <w:rPr>
                <w:rFonts w:ascii="Comic Sans MS" w:hAnsi="Comic Sans MS"/>
                <w:bCs/>
              </w:rPr>
              <w:t xml:space="preserve"> </w:t>
            </w:r>
            <w:r w:rsidR="00801763">
              <w:rPr>
                <w:rFonts w:ascii="Comic Sans MS" w:hAnsi="Comic Sans MS"/>
                <w:bCs/>
              </w:rPr>
              <w:t>Complete the activities below.</w:t>
            </w:r>
          </w:p>
          <w:p w14:paraId="4E94B9B2" w14:textId="28B6C62F" w:rsidR="00AD2287" w:rsidRPr="005910C7" w:rsidRDefault="00AD2287">
            <w:pPr>
              <w:rPr>
                <w:rFonts w:ascii="Comic Sans MS" w:hAnsi="Comic Sans MS"/>
                <w:bCs/>
              </w:rPr>
            </w:pPr>
          </w:p>
          <w:p w14:paraId="18E46680" w14:textId="7DFAC8AF" w:rsidR="00DA52D3" w:rsidRPr="005910C7" w:rsidRDefault="003F590D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noProof/>
                <w:lang w:eastAsia="en-GB"/>
              </w:rPr>
              <w:lastRenderedPageBreak/>
              <w:drawing>
                <wp:inline distT="0" distB="0" distL="0" distR="0" wp14:anchorId="18F1D651" wp14:editId="10B794E8">
                  <wp:extent cx="5173345" cy="2889885"/>
                  <wp:effectExtent l="0" t="0" r="8255" b="571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3345" cy="288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DE3C3D" w14:textId="441812E0" w:rsidR="00A41B50" w:rsidRPr="005910C7" w:rsidRDefault="00A41B50">
            <w:pPr>
              <w:rPr>
                <w:rFonts w:ascii="Comic Sans MS" w:hAnsi="Comic Sans MS"/>
                <w:bCs/>
              </w:rPr>
            </w:pPr>
          </w:p>
        </w:tc>
      </w:tr>
      <w:tr w:rsidR="00A41B50" w14:paraId="5BDE6FB8" w14:textId="77777777" w:rsidTr="00A41B50">
        <w:tc>
          <w:tcPr>
            <w:tcW w:w="1418" w:type="dxa"/>
            <w:shd w:val="clear" w:color="auto" w:fill="FFFFFF" w:themeFill="background1"/>
          </w:tcPr>
          <w:p w14:paraId="24B7EAF9" w14:textId="1E12A0EE" w:rsidR="00A41B50" w:rsidRDefault="007A737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Phonics</w:t>
            </w:r>
          </w:p>
          <w:p w14:paraId="43286D39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00F2FF59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683ED39B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14:paraId="09528AF9" w14:textId="4B7B4713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Log into purple mash from the school website. </w:t>
            </w:r>
          </w:p>
          <w:p w14:paraId="2307B645" w14:textId="77777777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  <w:p w14:paraId="3BEA9FE1" w14:textId="6E42E205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>Click on the ‘English’ tab. Then scroll down to ‘SPAG’ and click on ‘Phonics’</w:t>
            </w:r>
          </w:p>
          <w:p w14:paraId="28EE3A3B" w14:textId="2D8901C8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9D07E7" wp14:editId="6143259E">
                      <wp:simplePos x="0" y="0"/>
                      <wp:positionH relativeFrom="column">
                        <wp:posOffset>2670810</wp:posOffset>
                      </wp:positionH>
                      <wp:positionV relativeFrom="paragraph">
                        <wp:posOffset>1186815</wp:posOffset>
                      </wp:positionV>
                      <wp:extent cx="542925" cy="419100"/>
                      <wp:effectExtent l="19050" t="38100" r="47625" b="3810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2925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66D16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7" o:spid="_x0000_s1026" type="#_x0000_t32" style="position:absolute;margin-left:210.3pt;margin-top:93.45pt;width:42.75pt;height:33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" strokecolor="#002060" strokeweight="4.5pt">
                      <v:stroke endarrow="block" joinstyle="miter"/>
                    </v:shape>
                  </w:pict>
                </mc:Fallback>
              </mc:AlternateContent>
            </w:r>
            <w:r w:rsidRPr="005910C7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3BBE07E3" wp14:editId="04416509">
                  <wp:extent cx="1095375" cy="1428750"/>
                  <wp:effectExtent l="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910C7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20D69285" wp14:editId="7ABA3AEA">
                  <wp:extent cx="2867025" cy="1539342"/>
                  <wp:effectExtent l="0" t="0" r="0" b="381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873" cy="1545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013C8B" w14:textId="17C9A343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  <w:p w14:paraId="79AFDD02" w14:textId="6AD2C1CC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  <w:p w14:paraId="1CFFBAEE" w14:textId="536285C2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Now click on your phonics phase. </w:t>
            </w:r>
          </w:p>
          <w:p w14:paraId="4DF46843" w14:textId="2EA35A13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4BC35F59" wp14:editId="212DA802">
                  <wp:extent cx="5173345" cy="1596390"/>
                  <wp:effectExtent l="0" t="0" r="8255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3345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9323EC" w14:textId="1347A0E0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Once you have clicked on your phase, click on the tab labelled ‘cloze activities’. </w:t>
            </w:r>
          </w:p>
          <w:p w14:paraId="3DF35F75" w14:textId="77777777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  <w:p w14:paraId="283BE5E9" w14:textId="77777777" w:rsidR="007A737F" w:rsidRPr="005910C7" w:rsidRDefault="007A737F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Now spend ten minutes practising your sounds. </w:t>
            </w:r>
          </w:p>
          <w:p w14:paraId="7F29998F" w14:textId="77777777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  <w:p w14:paraId="18F24F78" w14:textId="740E3691" w:rsidR="007A737F" w:rsidRPr="005910C7" w:rsidRDefault="00FA3889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/>
                <w:bCs/>
                <w:u w:val="single"/>
              </w:rPr>
              <w:t>Tip:</w:t>
            </w:r>
            <w:r w:rsidRPr="005910C7">
              <w:rPr>
                <w:rFonts w:ascii="Comic Sans MS" w:hAnsi="Comic Sans MS"/>
                <w:bCs/>
              </w:rPr>
              <w:t xml:space="preserve"> If you get stuck, type in ‘Mr Thorne does phonics’ into </w:t>
            </w:r>
            <w:proofErr w:type="spellStart"/>
            <w:r w:rsidRPr="005910C7">
              <w:rPr>
                <w:rFonts w:ascii="Comic Sans MS" w:hAnsi="Comic Sans MS"/>
                <w:bCs/>
              </w:rPr>
              <w:t>youtube</w:t>
            </w:r>
            <w:proofErr w:type="spellEnd"/>
            <w:r w:rsidRPr="005910C7">
              <w:rPr>
                <w:rFonts w:ascii="Comic Sans MS" w:hAnsi="Comic Sans MS"/>
                <w:bCs/>
              </w:rPr>
              <w:t>. He can help!</w:t>
            </w:r>
          </w:p>
          <w:p w14:paraId="4D48CE54" w14:textId="77777777" w:rsidR="007A737F" w:rsidRPr="005910C7" w:rsidRDefault="007A737F">
            <w:pPr>
              <w:rPr>
                <w:rFonts w:ascii="Comic Sans MS" w:hAnsi="Comic Sans MS"/>
                <w:bCs/>
              </w:rPr>
            </w:pPr>
          </w:p>
        </w:tc>
      </w:tr>
      <w:tr w:rsidR="00A41B50" w14:paraId="4F810C0B" w14:textId="77777777" w:rsidTr="00A41B50">
        <w:tc>
          <w:tcPr>
            <w:tcW w:w="1418" w:type="dxa"/>
            <w:shd w:val="clear" w:color="auto" w:fill="FFFFFF" w:themeFill="background1"/>
          </w:tcPr>
          <w:p w14:paraId="1DB6B3D0" w14:textId="35073D97" w:rsidR="00A41B50" w:rsidRDefault="007A737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  <w:p w14:paraId="448BD2F2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6AC6A6B3" w14:textId="77777777" w:rsidR="00A41B50" w:rsidRDefault="00A41B5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14:paraId="615AE40D" w14:textId="29EC826E" w:rsidR="00AD2287" w:rsidRPr="005910C7" w:rsidRDefault="003F590D" w:rsidP="00200D74">
            <w:pPr>
              <w:rPr>
                <w:rFonts w:ascii="Comic Sans MS" w:hAnsi="Comic Sans MS"/>
                <w:b/>
                <w:bCs/>
              </w:rPr>
            </w:pPr>
            <w:r w:rsidRPr="005910C7">
              <w:rPr>
                <w:rFonts w:ascii="Comic Sans MS" w:hAnsi="Comic Sans MS"/>
                <w:b/>
                <w:bCs/>
              </w:rPr>
              <w:t>Write the next part of a story</w:t>
            </w:r>
          </w:p>
          <w:p w14:paraId="746F57FF" w14:textId="3063166C" w:rsidR="00AD2287" w:rsidRPr="005910C7" w:rsidRDefault="00AD2287" w:rsidP="00200D74">
            <w:pPr>
              <w:rPr>
                <w:rFonts w:ascii="Comic Sans MS" w:hAnsi="Comic Sans MS"/>
                <w:bCs/>
              </w:rPr>
            </w:pPr>
          </w:p>
          <w:p w14:paraId="58881073" w14:textId="2FA02E4C" w:rsidR="00AD2287" w:rsidRPr="005910C7" w:rsidRDefault="003F590D" w:rsidP="00200D74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 xml:space="preserve">Read the story that I have attached below. </w:t>
            </w:r>
          </w:p>
          <w:p w14:paraId="6108C71E" w14:textId="77777777" w:rsidR="00200D74" w:rsidRPr="005910C7" w:rsidRDefault="00200D74" w:rsidP="00200D74">
            <w:pPr>
              <w:rPr>
                <w:rFonts w:ascii="Comic Sans MS" w:hAnsi="Comic Sans MS"/>
                <w:bCs/>
              </w:rPr>
            </w:pPr>
          </w:p>
          <w:p w14:paraId="41355100" w14:textId="64BE63C0" w:rsidR="00AD2287" w:rsidRPr="005910C7" w:rsidRDefault="003F590D" w:rsidP="00200D74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Cs/>
              </w:rPr>
              <w:t>Can you write what you think happens next in</w:t>
            </w:r>
            <w:r w:rsidR="009C0F22" w:rsidRPr="005910C7">
              <w:rPr>
                <w:rFonts w:ascii="Comic Sans MS" w:hAnsi="Comic Sans MS"/>
                <w:bCs/>
              </w:rPr>
              <w:t xml:space="preserve"> your </w:t>
            </w:r>
            <w:r w:rsidR="009C0F22" w:rsidRPr="005910C7">
              <w:rPr>
                <w:rFonts w:ascii="Comic Sans MS" w:hAnsi="Comic Sans MS"/>
                <w:b/>
                <w:bCs/>
              </w:rPr>
              <w:t>yellow books.</w:t>
            </w:r>
            <w:r w:rsidRPr="005910C7">
              <w:rPr>
                <w:rFonts w:ascii="Comic Sans MS" w:hAnsi="Comic Sans MS"/>
                <w:b/>
                <w:bCs/>
              </w:rPr>
              <w:t xml:space="preserve"> </w:t>
            </w:r>
            <w:r w:rsidRPr="005910C7">
              <w:rPr>
                <w:rFonts w:ascii="Comic Sans MS" w:hAnsi="Comic Sans MS"/>
                <w:bCs/>
              </w:rPr>
              <w:t xml:space="preserve">Don’t forget to check your punctuation and to use your writing lenses to help. </w:t>
            </w:r>
          </w:p>
          <w:p w14:paraId="680A35E5" w14:textId="6447DF24" w:rsidR="00745E4D" w:rsidRPr="005910C7" w:rsidRDefault="00745E4D" w:rsidP="00200D74">
            <w:pPr>
              <w:rPr>
                <w:rFonts w:ascii="Comic Sans MS" w:hAnsi="Comic Sans MS"/>
                <w:bCs/>
              </w:rPr>
            </w:pPr>
          </w:p>
          <w:p w14:paraId="0FC0B79C" w14:textId="4103FAE0" w:rsidR="00F54250" w:rsidRPr="005910C7" w:rsidRDefault="00745E4D" w:rsidP="00AD2287">
            <w:pPr>
              <w:rPr>
                <w:rFonts w:ascii="Comic Sans MS" w:hAnsi="Comic Sans MS"/>
                <w:bCs/>
              </w:rPr>
            </w:pPr>
            <w:r w:rsidRPr="005910C7">
              <w:rPr>
                <w:rFonts w:ascii="Comic Sans MS" w:hAnsi="Comic Sans MS"/>
                <w:b/>
                <w:bCs/>
                <w:u w:val="single"/>
              </w:rPr>
              <w:t>Remember:</w:t>
            </w:r>
            <w:r w:rsidRPr="005910C7">
              <w:rPr>
                <w:rFonts w:ascii="Comic Sans MS" w:hAnsi="Comic Sans MS"/>
                <w:bCs/>
              </w:rPr>
              <w:t xml:space="preserve"> If you find this too hard </w:t>
            </w:r>
            <w:r w:rsidR="003F590D" w:rsidRPr="005910C7">
              <w:rPr>
                <w:rFonts w:ascii="Comic Sans MS" w:hAnsi="Comic Sans MS"/>
                <w:bCs/>
              </w:rPr>
              <w:t xml:space="preserve">you could draw a picture of what happens next to help you with your writing. </w:t>
            </w:r>
          </w:p>
          <w:p w14:paraId="61F60535" w14:textId="2B4B1B77" w:rsidR="00AD2287" w:rsidRPr="005910C7" w:rsidRDefault="00AD2287" w:rsidP="00AD2287">
            <w:pPr>
              <w:rPr>
                <w:rFonts w:ascii="Comic Sans MS" w:hAnsi="Comic Sans MS"/>
                <w:bCs/>
              </w:rPr>
            </w:pPr>
          </w:p>
        </w:tc>
      </w:tr>
      <w:tr w:rsidR="00D70B73" w14:paraId="70CFA042" w14:textId="77777777" w:rsidTr="00A41B50">
        <w:tc>
          <w:tcPr>
            <w:tcW w:w="1418" w:type="dxa"/>
            <w:shd w:val="clear" w:color="auto" w:fill="FFFFFF" w:themeFill="background1"/>
          </w:tcPr>
          <w:p w14:paraId="0C816821" w14:textId="3290AB09" w:rsidR="00D70B73" w:rsidRPr="00AD2287" w:rsidRDefault="003F590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Music</w:t>
            </w:r>
          </w:p>
          <w:p w14:paraId="025700AF" w14:textId="77777777" w:rsidR="00D70B73" w:rsidRDefault="00D70B73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3BD2608E" w14:textId="126A2105" w:rsidR="00D70B73" w:rsidRDefault="00D70B73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14:paraId="4A357A79" w14:textId="42468D63" w:rsidR="00184D76" w:rsidRPr="009A4E94" w:rsidRDefault="005910C7" w:rsidP="00AD2287">
            <w:pPr>
              <w:rPr>
                <w:rFonts w:ascii="Comic Sans MS" w:hAnsi="Comic Sans MS"/>
                <w:b/>
                <w:bCs/>
              </w:rPr>
            </w:pPr>
            <w:r w:rsidRPr="009A4E94">
              <w:rPr>
                <w:rFonts w:ascii="Comic Sans MS" w:hAnsi="Comic Sans MS"/>
                <w:b/>
                <w:bCs/>
              </w:rPr>
              <w:t xml:space="preserve">Practise layering sounds, keeping the beat and adding your own sounds to a song using this fun game. </w:t>
            </w:r>
          </w:p>
          <w:p w14:paraId="44466461" w14:textId="77777777" w:rsidR="005910C7" w:rsidRPr="009A4E94" w:rsidRDefault="005910C7" w:rsidP="00AD2287">
            <w:pPr>
              <w:rPr>
                <w:rFonts w:ascii="Comic Sans MS" w:hAnsi="Comic Sans MS"/>
                <w:b/>
                <w:bCs/>
              </w:rPr>
            </w:pPr>
          </w:p>
          <w:p w14:paraId="35EC937F" w14:textId="5E256FCA" w:rsidR="005910C7" w:rsidRPr="009A4E94" w:rsidRDefault="00801763" w:rsidP="00AD2287">
            <w:pPr>
              <w:rPr>
                <w:rFonts w:ascii="Comic Sans MS" w:hAnsi="Comic Sans MS"/>
              </w:rPr>
            </w:pPr>
            <w:hyperlink r:id="rId16" w:history="1">
              <w:r w:rsidR="005910C7" w:rsidRPr="009A4E94">
                <w:rPr>
                  <w:rFonts w:ascii="Comic Sans MS" w:hAnsi="Comic Sans MS"/>
                  <w:color w:val="0000FF"/>
                  <w:u w:val="single"/>
                </w:rPr>
                <w:t>https://www.bbc.co.uk/teach/bring-the-noise/eyfs-ks1-music-play-it-bring-the-noise/z4sq92p</w:t>
              </w:r>
            </w:hyperlink>
          </w:p>
          <w:p w14:paraId="440C1433" w14:textId="77777777" w:rsidR="005910C7" w:rsidRPr="009A4E94" w:rsidRDefault="005910C7" w:rsidP="00AD2287">
            <w:pPr>
              <w:rPr>
                <w:rFonts w:ascii="Comic Sans MS" w:hAnsi="Comic Sans MS"/>
                <w:b/>
                <w:bCs/>
              </w:rPr>
            </w:pPr>
          </w:p>
          <w:p w14:paraId="00A8433C" w14:textId="38281F5E" w:rsidR="00184D76" w:rsidRPr="009A4E94" w:rsidRDefault="00F5477F" w:rsidP="00AD2287">
            <w:pPr>
              <w:rPr>
                <w:rFonts w:ascii="Comic Sans MS" w:hAnsi="Comic Sans MS"/>
                <w:b/>
                <w:bCs/>
              </w:rPr>
            </w:pPr>
            <w:r w:rsidRPr="009A4E94">
              <w:rPr>
                <w:rFonts w:ascii="Comic Sans MS" w:hAnsi="Comic Sans MS"/>
                <w:b/>
                <w:bCs/>
              </w:rPr>
              <w:t xml:space="preserve">Challenge: </w:t>
            </w:r>
            <w:r w:rsidRPr="009A4E94">
              <w:rPr>
                <w:rFonts w:ascii="Comic Sans MS" w:hAnsi="Comic Sans MS"/>
                <w:bCs/>
              </w:rPr>
              <w:t>Tell</w:t>
            </w:r>
            <w:r w:rsidR="005910C7" w:rsidRPr="009A4E94">
              <w:rPr>
                <w:rFonts w:ascii="Comic Sans MS" w:hAnsi="Comic Sans MS"/>
                <w:bCs/>
              </w:rPr>
              <w:t xml:space="preserve"> me about your favourite song and why you like it? Can you write down the names of any instruments you can hear? </w:t>
            </w:r>
          </w:p>
          <w:p w14:paraId="4BA44647" w14:textId="77777777" w:rsidR="00184D76" w:rsidRPr="009A4E94" w:rsidRDefault="00184D76" w:rsidP="00AD2287">
            <w:pPr>
              <w:rPr>
                <w:rFonts w:ascii="Comic Sans MS" w:hAnsi="Comic Sans MS"/>
                <w:bCs/>
              </w:rPr>
            </w:pPr>
          </w:p>
          <w:p w14:paraId="10CF03C0" w14:textId="6FDB2BC7" w:rsidR="00184D76" w:rsidRPr="009A4E94" w:rsidRDefault="00184D76" w:rsidP="00AD2287">
            <w:pPr>
              <w:rPr>
                <w:rFonts w:ascii="Comic Sans MS" w:hAnsi="Comic Sans MS"/>
                <w:bCs/>
              </w:rPr>
            </w:pPr>
          </w:p>
        </w:tc>
      </w:tr>
      <w:tr w:rsidR="00D70B73" w14:paraId="44B61797" w14:textId="77777777" w:rsidTr="00A41B50">
        <w:tc>
          <w:tcPr>
            <w:tcW w:w="1418" w:type="dxa"/>
            <w:shd w:val="clear" w:color="auto" w:fill="FFFFFF" w:themeFill="background1"/>
          </w:tcPr>
          <w:p w14:paraId="59C9034F" w14:textId="5B85C53D" w:rsidR="00D70B73" w:rsidRDefault="00D70B73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Extra fun: </w:t>
            </w:r>
          </w:p>
        </w:tc>
        <w:tc>
          <w:tcPr>
            <w:tcW w:w="8363" w:type="dxa"/>
            <w:shd w:val="clear" w:color="auto" w:fill="FFFFFF" w:themeFill="background1"/>
          </w:tcPr>
          <w:p w14:paraId="5766E935" w14:textId="77777777" w:rsidR="005910C7" w:rsidRDefault="009A4E94" w:rsidP="009A4E94">
            <w:pPr>
              <w:rPr>
                <w:rFonts w:ascii="Comic Sans MS" w:hAnsi="Comic Sans MS"/>
                <w:color w:val="000000"/>
              </w:rPr>
            </w:pPr>
            <w:r w:rsidRPr="009A4E94">
              <w:rPr>
                <w:rFonts w:ascii="Comic Sans MS" w:hAnsi="Comic Sans MS"/>
                <w:color w:val="000000"/>
              </w:rPr>
              <w:t>Why not try out a daily PE lesson with Joe, 9am Monday to Friday. What a great way to start your day!</w:t>
            </w:r>
          </w:p>
          <w:p w14:paraId="49FF056D" w14:textId="77777777" w:rsidR="009A4E94" w:rsidRPr="009A4E94" w:rsidRDefault="009A4E94" w:rsidP="009A4E94">
            <w:pPr>
              <w:rPr>
                <w:rFonts w:ascii="Comic Sans MS" w:hAnsi="Comic Sans MS"/>
                <w:color w:val="000000"/>
              </w:rPr>
            </w:pPr>
          </w:p>
          <w:p w14:paraId="19E38F59" w14:textId="77777777" w:rsidR="009A4E94" w:rsidRPr="009A4E94" w:rsidRDefault="00801763" w:rsidP="009A4E94">
            <w:pPr>
              <w:rPr>
                <w:rFonts w:ascii="Comic Sans MS" w:hAnsi="Comic Sans MS"/>
              </w:rPr>
            </w:pPr>
            <w:hyperlink r:id="rId17" w:history="1">
              <w:r w:rsidR="009A4E94" w:rsidRPr="009A4E94">
                <w:rPr>
                  <w:rFonts w:ascii="Comic Sans MS" w:hAnsi="Comic Sans MS"/>
                  <w:color w:val="0000FF"/>
                  <w:u w:val="single"/>
                </w:rPr>
                <w:t>https://www.youtube.com/channel/UCAxW1XT0iEJo0TYlRfn6rYQ</w:t>
              </w:r>
            </w:hyperlink>
          </w:p>
          <w:p w14:paraId="0F90E537" w14:textId="5C3FE290" w:rsidR="009A4E94" w:rsidRPr="009A4E94" w:rsidRDefault="009A4E94" w:rsidP="009A4E94">
            <w:pPr>
              <w:rPr>
                <w:rFonts w:ascii="Comic Sans MS" w:hAnsi="Comic Sans MS"/>
                <w:bCs/>
              </w:rPr>
            </w:pPr>
          </w:p>
        </w:tc>
      </w:tr>
    </w:tbl>
    <w:p w14:paraId="5800AD66" w14:textId="77777777" w:rsidR="00801763" w:rsidRDefault="00801763">
      <w:pPr>
        <w:rPr>
          <w:rFonts w:ascii="Comic Sans MS" w:hAnsi="Comic Sans MS"/>
          <w:b/>
          <w:sz w:val="24"/>
          <w:szCs w:val="24"/>
          <w:u w:val="single"/>
        </w:rPr>
      </w:pPr>
      <w:bookmarkStart w:id="0" w:name="_GoBack"/>
      <w:bookmarkEnd w:id="0"/>
    </w:p>
    <w:p w14:paraId="355E892F" w14:textId="296ED014" w:rsidR="003F590D" w:rsidRPr="009C0F22" w:rsidRDefault="003F590D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 xml:space="preserve">Story: </w:t>
      </w:r>
    </w:p>
    <w:p w14:paraId="75E9A762" w14:textId="494E7D1B" w:rsidR="009C0F22" w:rsidRPr="001D6301" w:rsidRDefault="003F590D" w:rsidP="00184D76">
      <w:pPr>
        <w:ind w:left="-709"/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63226187" wp14:editId="1B0F4F36">
            <wp:extent cx="5731510" cy="4151630"/>
            <wp:effectExtent l="0" t="0" r="2540" b="127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5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0F22" w:rsidRPr="001D6301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673"/>
    <w:multiLevelType w:val="hybridMultilevel"/>
    <w:tmpl w:val="4948E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1"/>
    <w:rsid w:val="00184D76"/>
    <w:rsid w:val="001D6301"/>
    <w:rsid w:val="001D7D5E"/>
    <w:rsid w:val="00200D74"/>
    <w:rsid w:val="002E43A2"/>
    <w:rsid w:val="00345040"/>
    <w:rsid w:val="003C6B16"/>
    <w:rsid w:val="003D2CF4"/>
    <w:rsid w:val="003F590D"/>
    <w:rsid w:val="00484D21"/>
    <w:rsid w:val="004F7F18"/>
    <w:rsid w:val="005910C7"/>
    <w:rsid w:val="005B712A"/>
    <w:rsid w:val="006144B4"/>
    <w:rsid w:val="00745E4D"/>
    <w:rsid w:val="007A737F"/>
    <w:rsid w:val="007B623B"/>
    <w:rsid w:val="00801763"/>
    <w:rsid w:val="008156DD"/>
    <w:rsid w:val="008B49F6"/>
    <w:rsid w:val="008C5327"/>
    <w:rsid w:val="009261AA"/>
    <w:rsid w:val="00971BCB"/>
    <w:rsid w:val="009A4E94"/>
    <w:rsid w:val="009C0F22"/>
    <w:rsid w:val="009D0CA5"/>
    <w:rsid w:val="00A41B50"/>
    <w:rsid w:val="00AC550D"/>
    <w:rsid w:val="00AD2287"/>
    <w:rsid w:val="00D23CEF"/>
    <w:rsid w:val="00D70B73"/>
    <w:rsid w:val="00D76D46"/>
    <w:rsid w:val="00DA52D3"/>
    <w:rsid w:val="00DF46B1"/>
    <w:rsid w:val="00E10D94"/>
    <w:rsid w:val="00E33773"/>
    <w:rsid w:val="00E71868"/>
    <w:rsid w:val="00EE17DA"/>
    <w:rsid w:val="00F54250"/>
    <w:rsid w:val="00F5477F"/>
    <w:rsid w:val="00FA3889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572B"/>
  <w15:chartTrackingRefBased/>
  <w15:docId w15:val="{0C1E2FF1-09A8-4A21-B2C7-8DBBC2DB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C5327"/>
    <w:rPr>
      <w:color w:val="808080"/>
    </w:rPr>
  </w:style>
  <w:style w:type="paragraph" w:styleId="ListParagraph">
    <w:name w:val="List Paragraph"/>
    <w:basedOn w:val="Normal"/>
    <w:uiPriority w:val="34"/>
    <w:qFormat/>
    <w:rsid w:val="00F54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youtube.com/channel/UCAxW1XT0iEJo0TYlRfn6rYQ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bc.co.uk/teach/bring-the-noise/eyfs-ks1-music-play-it-bring-the-noise/z4sq92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yeartwo@blowers.dudley.sch.uk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hyperlink" Target="https://www.topmarks.co.uk/Flash.aspx?f=matchingpairstimev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trockstars.com/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B21BBBC2</Template>
  <TotalTime>26</TotalTime>
  <Pages>4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Miss H. Walker</cp:lastModifiedBy>
  <cp:revision>6</cp:revision>
  <dcterms:created xsi:type="dcterms:W3CDTF">2020-03-20T13:04:00Z</dcterms:created>
  <dcterms:modified xsi:type="dcterms:W3CDTF">2020-03-20T14:41:00Z</dcterms:modified>
</cp:coreProperties>
</file>